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046" w:rsidRPr="00AA7011" w:rsidRDefault="0057504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---Sorular---</w:t>
      </w:r>
    </w:p>
    <w:p w:rsidR="00575046" w:rsidRDefault="00575046" w:rsidP="00AA7011">
      <w:pPr>
        <w:pStyle w:val="ListParagraph"/>
        <w:numPr>
          <w:ilvl w:val="0"/>
          <w:numId w:val="1"/>
        </w:num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Mutfağın</w:t>
      </w:r>
      <w:r w:rsidRPr="00AA7011">
        <w:rPr>
          <w:rFonts w:ascii="Hand writing Mutlu" w:hAnsi="Hand writing Mutlu"/>
          <w:sz w:val="28"/>
          <w:szCs w:val="28"/>
        </w:rPr>
        <w:t>ızın</w:t>
      </w:r>
      <w:r>
        <w:rPr>
          <w:rFonts w:ascii="Hand writing Mutlu" w:hAnsi="Hand writing Mutlu"/>
          <w:sz w:val="28"/>
          <w:szCs w:val="28"/>
        </w:rPr>
        <w:t xml:space="preserve"> uzunluğu kaç adımdır?</w:t>
      </w:r>
      <w:r w:rsidRPr="00601F90">
        <w:rPr>
          <w:noProof/>
          <w:lang w:eastAsia="tr-TR"/>
        </w:rPr>
        <w:t xml:space="preserve"> </w:t>
      </w:r>
      <w:r w:rsidRPr="00444D6B">
        <w:rPr>
          <w:rFonts w:ascii="Hand writing Mutlu" w:hAnsi="Hand writing Mutlu"/>
          <w:noProof/>
          <w:sz w:val="28"/>
          <w:szCs w:val="2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7" o:spid="_x0000_i1025" type="#_x0000_t75" style="width:73.5pt;height:51.75pt;visibility:visible">
            <v:imagedata r:id="rId5" o:title=""/>
          </v:shape>
        </w:pict>
      </w:r>
    </w:p>
    <w:tbl>
      <w:tblPr>
        <w:tblpPr w:leftFromText="141" w:rightFromText="141" w:vertAnchor="text" w:horzAnchor="page" w:tblpX="3868" w:tblpY="41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22"/>
      </w:tblGrid>
      <w:tr w:rsidR="00575046" w:rsidRPr="00444D6B" w:rsidTr="00444D6B">
        <w:trPr>
          <w:trHeight w:val="420"/>
        </w:trPr>
        <w:tc>
          <w:tcPr>
            <w:tcW w:w="422" w:type="dxa"/>
          </w:tcPr>
          <w:p w:rsidR="00575046" w:rsidRPr="00444D6B" w:rsidRDefault="00575046" w:rsidP="00444D6B">
            <w:pPr>
              <w:pStyle w:val="ListParagraph"/>
              <w:spacing w:after="0" w:line="240" w:lineRule="auto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</w:tr>
    </w:tbl>
    <w:p w:rsidR="00575046" w:rsidRDefault="00575046" w:rsidP="00AA7011">
      <w:pPr>
        <w:pStyle w:val="ListParagraph"/>
        <w:rPr>
          <w:rFonts w:ascii="Hand writing Mutlu" w:hAnsi="Hand writing Mutlu"/>
          <w:sz w:val="28"/>
          <w:szCs w:val="28"/>
        </w:rPr>
      </w:pPr>
    </w:p>
    <w:p w:rsidR="00575046" w:rsidRDefault="00575046" w:rsidP="00AA7011">
      <w:pPr>
        <w:pStyle w:val="ListParagrap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Tahminim:</w:t>
      </w:r>
    </w:p>
    <w:tbl>
      <w:tblPr>
        <w:tblpPr w:leftFromText="141" w:rightFromText="141" w:vertAnchor="text" w:horzAnchor="page" w:tblpX="4798" w:tblpY="-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2"/>
      </w:tblGrid>
      <w:tr w:rsidR="00575046" w:rsidRPr="00444D6B" w:rsidTr="00444D6B">
        <w:trPr>
          <w:trHeight w:val="465"/>
        </w:trPr>
        <w:tc>
          <w:tcPr>
            <w:tcW w:w="452" w:type="dxa"/>
          </w:tcPr>
          <w:p w:rsidR="00575046" w:rsidRPr="00444D6B" w:rsidRDefault="00575046" w:rsidP="00444D6B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</w:tc>
      </w:tr>
    </w:tbl>
    <w:p w:rsidR="00575046" w:rsidRDefault="00575046" w:rsidP="00AA7011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Ölçüm</w:t>
      </w:r>
      <w:r w:rsidRPr="00AA7011">
        <w:rPr>
          <w:rFonts w:ascii="Hand writing Mutlu" w:hAnsi="Hand writing Mutlu"/>
          <w:sz w:val="28"/>
          <w:szCs w:val="28"/>
        </w:rPr>
        <w:t xml:space="preserve"> Sonucu:</w:t>
      </w:r>
      <w:r w:rsidRPr="00601F90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 xml:space="preserve">  </w:t>
      </w:r>
    </w:p>
    <w:p w:rsidR="00575046" w:rsidRDefault="00575046" w:rsidP="006E7A53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 xml:space="preserve">  </w:t>
      </w:r>
      <w:hyperlink r:id="rId6" w:history="1">
        <w:r w:rsidRPr="009270B5">
          <w:rPr>
            <w:rStyle w:val="Hyperlink"/>
            <w:rFonts w:ascii="Hand writing Mutlu" w:hAnsi="Hand writing Mutlu"/>
            <w:b/>
            <w:sz w:val="28"/>
            <w:szCs w:val="28"/>
          </w:rPr>
          <w:t>www.sorubak.com</w:t>
        </w:r>
      </w:hyperlink>
      <w:r>
        <w:rPr>
          <w:rFonts w:ascii="Hand writing Mutlu" w:hAnsi="Hand writing Mutlu"/>
          <w:b/>
          <w:sz w:val="28"/>
          <w:szCs w:val="28"/>
        </w:rPr>
        <w:t xml:space="preserve"> </w:t>
      </w:r>
    </w:p>
    <w:p w:rsidR="00575046" w:rsidRPr="006E7A53" w:rsidRDefault="00575046" w:rsidP="006E7A53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>2- Televizyonun</w:t>
      </w:r>
      <w:r w:rsidRPr="006E7A53">
        <w:rPr>
          <w:rFonts w:ascii="Hand writing Mutlu" w:hAnsi="Hand writing Mutlu"/>
          <w:b/>
          <w:sz w:val="28"/>
          <w:szCs w:val="28"/>
        </w:rPr>
        <w:t>uz kaç karıştır?</w:t>
      </w:r>
      <w:r w:rsidRPr="006E7A53">
        <w:rPr>
          <w:noProof/>
          <w:lang w:eastAsia="tr-TR"/>
        </w:rPr>
        <w:t xml:space="preserve"> </w:t>
      </w:r>
      <w:r w:rsidRPr="00FC516C">
        <w:rPr>
          <w:noProof/>
          <w:lang w:eastAsia="tr-TR"/>
        </w:rPr>
        <w:pict>
          <v:shape id="Resim 2" o:spid="_x0000_i1026" type="#_x0000_t75" style="width:62.25pt;height:61.5pt;visibility:visible">
            <v:imagedata r:id="rId7" o:title=""/>
          </v:shape>
        </w:pict>
      </w:r>
    </w:p>
    <w:p w:rsidR="00575046" w:rsidRDefault="00575046" w:rsidP="00AA7011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</w:t>
      </w:r>
    </w:p>
    <w:tbl>
      <w:tblPr>
        <w:tblpPr w:leftFromText="141" w:rightFromText="141" w:vertAnchor="text" w:horzAnchor="page" w:tblpX="3868" w:tblpY="41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22"/>
      </w:tblGrid>
      <w:tr w:rsidR="00575046" w:rsidRPr="00444D6B" w:rsidTr="00444D6B">
        <w:trPr>
          <w:trHeight w:val="420"/>
        </w:trPr>
        <w:tc>
          <w:tcPr>
            <w:tcW w:w="422" w:type="dxa"/>
          </w:tcPr>
          <w:p w:rsidR="00575046" w:rsidRPr="00444D6B" w:rsidRDefault="00575046" w:rsidP="00444D6B">
            <w:pPr>
              <w:pStyle w:val="ListParagraph"/>
              <w:spacing w:after="0" w:line="240" w:lineRule="auto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</w:tr>
    </w:tbl>
    <w:p w:rsidR="00575046" w:rsidRDefault="00575046" w:rsidP="006E7A53">
      <w:pPr>
        <w:pStyle w:val="ListParagraph"/>
        <w:rPr>
          <w:rFonts w:ascii="Hand writing Mutlu" w:hAnsi="Hand writing Mutlu"/>
          <w:sz w:val="28"/>
          <w:szCs w:val="28"/>
        </w:rPr>
      </w:pPr>
    </w:p>
    <w:p w:rsidR="00575046" w:rsidRDefault="00575046" w:rsidP="006E7A53">
      <w:pPr>
        <w:pStyle w:val="ListParagrap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Tahminim:</w:t>
      </w:r>
    </w:p>
    <w:tbl>
      <w:tblPr>
        <w:tblpPr w:leftFromText="141" w:rightFromText="141" w:vertAnchor="text" w:horzAnchor="page" w:tblpX="4618" w:tblpY="-1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2"/>
      </w:tblGrid>
      <w:tr w:rsidR="00575046" w:rsidRPr="00444D6B" w:rsidTr="00444D6B">
        <w:trPr>
          <w:trHeight w:val="465"/>
        </w:trPr>
        <w:tc>
          <w:tcPr>
            <w:tcW w:w="452" w:type="dxa"/>
          </w:tcPr>
          <w:p w:rsidR="00575046" w:rsidRPr="00444D6B" w:rsidRDefault="00575046" w:rsidP="00444D6B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</w:tc>
      </w:tr>
    </w:tbl>
    <w:p w:rsidR="00575046" w:rsidRDefault="00575046" w:rsidP="006E7A53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</w:t>
      </w:r>
      <w:r w:rsidRPr="00AA7011">
        <w:rPr>
          <w:rFonts w:ascii="Hand writing Mutlu" w:hAnsi="Hand writing Mutlu"/>
          <w:sz w:val="28"/>
          <w:szCs w:val="28"/>
        </w:rPr>
        <w:t>Ölç</w:t>
      </w:r>
      <w:r>
        <w:rPr>
          <w:rFonts w:ascii="Hand writing Mutlu" w:hAnsi="Hand writing Mutlu"/>
          <w:sz w:val="28"/>
          <w:szCs w:val="28"/>
        </w:rPr>
        <w:t>üm</w:t>
      </w:r>
      <w:r w:rsidRPr="00AA7011">
        <w:rPr>
          <w:rFonts w:ascii="Hand writing Mutlu" w:hAnsi="Hand writing Mutlu"/>
          <w:sz w:val="28"/>
          <w:szCs w:val="28"/>
        </w:rPr>
        <w:t xml:space="preserve"> Sonucu:</w:t>
      </w:r>
      <w:r w:rsidRPr="00601F90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 xml:space="preserve">  </w:t>
      </w:r>
    </w:p>
    <w:p w:rsidR="00575046" w:rsidRDefault="00575046" w:rsidP="00AA7011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</w:t>
      </w:r>
    </w:p>
    <w:p w:rsidR="00575046" w:rsidRPr="00AA7011" w:rsidRDefault="00575046" w:rsidP="00AA7011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3- Evinizdeki bir pencere kaç kulaçtır?    </w:t>
      </w:r>
      <w:r w:rsidRPr="00444D6B">
        <w:rPr>
          <w:rFonts w:ascii="Hand writing Mutlu" w:hAnsi="Hand writing Mutlu"/>
          <w:noProof/>
          <w:sz w:val="28"/>
          <w:szCs w:val="28"/>
          <w:lang w:eastAsia="tr-TR"/>
        </w:rPr>
        <w:pict>
          <v:shape id="Resim 3" o:spid="_x0000_i1027" type="#_x0000_t75" style="width:49.5pt;height:60pt;visibility:visible">
            <v:imagedata r:id="rId8" o:title=""/>
          </v:shape>
        </w:pict>
      </w:r>
      <w:r>
        <w:rPr>
          <w:rFonts w:ascii="Hand writing Mutlu" w:hAnsi="Hand writing Mutlu"/>
          <w:sz w:val="28"/>
          <w:szCs w:val="28"/>
        </w:rPr>
        <w:t xml:space="preserve">          </w:t>
      </w:r>
    </w:p>
    <w:p w:rsidR="00575046" w:rsidRDefault="00575046" w:rsidP="00AA7011">
      <w:pPr>
        <w:pStyle w:val="ListParagrap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</w:t>
      </w:r>
    </w:p>
    <w:tbl>
      <w:tblPr>
        <w:tblpPr w:leftFromText="141" w:rightFromText="141" w:vertAnchor="text" w:horzAnchor="page" w:tblpX="3133" w:tblpY="2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2"/>
      </w:tblGrid>
      <w:tr w:rsidR="00575046" w:rsidRPr="00444D6B" w:rsidTr="00444D6B">
        <w:trPr>
          <w:trHeight w:val="465"/>
        </w:trPr>
        <w:tc>
          <w:tcPr>
            <w:tcW w:w="452" w:type="dxa"/>
          </w:tcPr>
          <w:p w:rsidR="00575046" w:rsidRPr="00444D6B" w:rsidRDefault="00575046" w:rsidP="00444D6B">
            <w:pPr>
              <w:pStyle w:val="ListParagraph"/>
              <w:spacing w:after="0" w:line="240" w:lineRule="auto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</w:tr>
    </w:tbl>
    <w:p w:rsidR="00575046" w:rsidRPr="005E3831" w:rsidRDefault="00575046" w:rsidP="005E3831">
      <w:r w:rsidRPr="005E3831">
        <w:rPr>
          <w:rFonts w:ascii="Hand writing Mutlu" w:hAnsi="Hand writing Mutlu"/>
          <w:sz w:val="28"/>
          <w:szCs w:val="28"/>
        </w:rPr>
        <w:t>Tahminim:</w:t>
      </w:r>
    </w:p>
    <w:tbl>
      <w:tblPr>
        <w:tblpPr w:leftFromText="141" w:rightFromText="141" w:vertAnchor="text" w:horzAnchor="page" w:tblpX="3928" w:tblpY="-5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1"/>
      </w:tblGrid>
      <w:tr w:rsidR="00575046" w:rsidRPr="00444D6B" w:rsidTr="00444D6B">
        <w:trPr>
          <w:trHeight w:val="523"/>
        </w:trPr>
        <w:tc>
          <w:tcPr>
            <w:tcW w:w="471" w:type="dxa"/>
          </w:tcPr>
          <w:p w:rsidR="00575046" w:rsidRPr="00444D6B" w:rsidRDefault="00575046" w:rsidP="00444D6B">
            <w:pPr>
              <w:spacing w:after="0" w:line="240" w:lineRule="auto"/>
            </w:pPr>
          </w:p>
        </w:tc>
      </w:tr>
    </w:tbl>
    <w:p w:rsidR="00575046" w:rsidRPr="005E3831" w:rsidRDefault="00575046" w:rsidP="006E7A53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Ölçüm</w:t>
      </w:r>
      <w:r w:rsidRPr="00AA7011">
        <w:rPr>
          <w:rFonts w:ascii="Hand writing Mutlu" w:hAnsi="Hand writing Mutlu"/>
          <w:sz w:val="28"/>
          <w:szCs w:val="28"/>
        </w:rPr>
        <w:t xml:space="preserve"> Sonucu</w:t>
      </w:r>
      <w:r>
        <w:rPr>
          <w:rFonts w:ascii="Hand writing Mutlu" w:hAnsi="Hand writing Mutlu"/>
          <w:sz w:val="28"/>
          <w:szCs w:val="28"/>
        </w:rPr>
        <w:t>:</w:t>
      </w:r>
    </w:p>
    <w:p w:rsidR="00575046" w:rsidRDefault="00575046" w:rsidP="006E7A53"/>
    <w:p w:rsidR="00575046" w:rsidRDefault="00575046" w:rsidP="006E7A53"/>
    <w:p w:rsidR="00575046" w:rsidRPr="00295DFD" w:rsidRDefault="00575046" w:rsidP="006E7A53">
      <w:pPr>
        <w:rPr>
          <w:rFonts w:ascii="Hand writing Mutlu" w:hAnsi="Hand writing Mutlu"/>
          <w:sz w:val="28"/>
          <w:szCs w:val="28"/>
        </w:rPr>
      </w:pPr>
      <w:r w:rsidRPr="00295DFD">
        <w:rPr>
          <w:rFonts w:ascii="Hand writing Mutlu" w:hAnsi="Hand writing Mutlu"/>
          <w:sz w:val="28"/>
          <w:szCs w:val="28"/>
        </w:rPr>
        <w:t>4-</w:t>
      </w:r>
      <w:r>
        <w:rPr>
          <w:rFonts w:ascii="Hand writing Mutlu" w:hAnsi="Hand writing Mutlu"/>
          <w:sz w:val="28"/>
          <w:szCs w:val="28"/>
        </w:rPr>
        <w:t>Evinizdeki masa kaç kulaçtır?</w:t>
      </w:r>
      <w:r w:rsidRPr="00295DFD">
        <w:rPr>
          <w:noProof/>
          <w:lang w:eastAsia="tr-TR"/>
        </w:rPr>
        <w:t xml:space="preserve"> </w:t>
      </w:r>
      <w:r w:rsidRPr="00FC516C">
        <w:rPr>
          <w:noProof/>
          <w:lang w:eastAsia="tr-TR"/>
        </w:rPr>
        <w:pict>
          <v:shape id="_x0000_i1028" type="#_x0000_t75" style="width:49.5pt;height:60pt;visibility:visible">
            <v:imagedata r:id="rId8" o:title=""/>
          </v:shape>
        </w:pict>
      </w:r>
    </w:p>
    <w:p w:rsidR="00575046" w:rsidRDefault="00575046" w:rsidP="00295DFD">
      <w:pPr>
        <w:pStyle w:val="ListParagrap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</w:t>
      </w:r>
    </w:p>
    <w:tbl>
      <w:tblPr>
        <w:tblpPr w:leftFromText="141" w:rightFromText="141" w:vertAnchor="text" w:horzAnchor="page" w:tblpX="3133" w:tblpY="2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2"/>
      </w:tblGrid>
      <w:tr w:rsidR="00575046" w:rsidRPr="00444D6B" w:rsidTr="00444D6B">
        <w:trPr>
          <w:trHeight w:val="465"/>
        </w:trPr>
        <w:tc>
          <w:tcPr>
            <w:tcW w:w="452" w:type="dxa"/>
          </w:tcPr>
          <w:p w:rsidR="00575046" w:rsidRPr="00444D6B" w:rsidRDefault="00575046" w:rsidP="00444D6B">
            <w:pPr>
              <w:pStyle w:val="ListParagraph"/>
              <w:spacing w:after="0" w:line="240" w:lineRule="auto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</w:tr>
    </w:tbl>
    <w:p w:rsidR="00575046" w:rsidRPr="005E3831" w:rsidRDefault="00575046" w:rsidP="00295DFD">
      <w:r w:rsidRPr="005E3831">
        <w:rPr>
          <w:rFonts w:ascii="Hand writing Mutlu" w:hAnsi="Hand writing Mutlu"/>
          <w:sz w:val="28"/>
          <w:szCs w:val="28"/>
        </w:rPr>
        <w:t>Tahminim:</w:t>
      </w:r>
    </w:p>
    <w:tbl>
      <w:tblPr>
        <w:tblpPr w:leftFromText="141" w:rightFromText="141" w:vertAnchor="text" w:horzAnchor="page" w:tblpX="3928" w:tblpY="-5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1"/>
      </w:tblGrid>
      <w:tr w:rsidR="00575046" w:rsidRPr="00444D6B" w:rsidTr="00444D6B">
        <w:trPr>
          <w:trHeight w:val="523"/>
        </w:trPr>
        <w:tc>
          <w:tcPr>
            <w:tcW w:w="471" w:type="dxa"/>
          </w:tcPr>
          <w:p w:rsidR="00575046" w:rsidRPr="00444D6B" w:rsidRDefault="00575046" w:rsidP="00444D6B">
            <w:pPr>
              <w:spacing w:after="0" w:line="240" w:lineRule="auto"/>
            </w:pPr>
          </w:p>
        </w:tc>
      </w:tr>
    </w:tbl>
    <w:p w:rsidR="00575046" w:rsidRPr="005E3831" w:rsidRDefault="00575046" w:rsidP="00295DF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Ölçüm</w:t>
      </w:r>
      <w:r w:rsidRPr="00AA7011">
        <w:rPr>
          <w:rFonts w:ascii="Hand writing Mutlu" w:hAnsi="Hand writing Mutlu"/>
          <w:sz w:val="28"/>
          <w:szCs w:val="28"/>
        </w:rPr>
        <w:t xml:space="preserve"> Sonucu</w:t>
      </w:r>
      <w:r>
        <w:rPr>
          <w:rFonts w:ascii="Hand writing Mutlu" w:hAnsi="Hand writing Mutlu"/>
          <w:sz w:val="28"/>
          <w:szCs w:val="28"/>
        </w:rPr>
        <w:t>:</w:t>
      </w:r>
    </w:p>
    <w:p w:rsidR="00575046" w:rsidRDefault="00575046" w:rsidP="00295DFD"/>
    <w:p w:rsidR="00575046" w:rsidRDefault="00575046" w:rsidP="006E7A53">
      <w:pPr>
        <w:ind w:firstLine="708"/>
      </w:pPr>
    </w:p>
    <w:p w:rsidR="00575046" w:rsidRDefault="00575046" w:rsidP="00295DF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5-Okul çantamız kaç karıştır?</w:t>
      </w:r>
      <w:r w:rsidRPr="00C85445">
        <w:rPr>
          <w:rFonts w:ascii="Hand writing Mutlu" w:hAnsi="Hand writing Mutlu"/>
          <w:noProof/>
          <w:sz w:val="28"/>
          <w:szCs w:val="28"/>
          <w:lang w:eastAsia="tr-TR"/>
        </w:rPr>
        <w:t xml:space="preserve"> </w:t>
      </w:r>
      <w:r w:rsidRPr="00444D6B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i1029" type="#_x0000_t75" style="width:62.25pt;height:61.5pt;visibility:visible">
            <v:imagedata r:id="rId7" o:title=""/>
          </v:shape>
        </w:pict>
      </w:r>
    </w:p>
    <w:p w:rsidR="00575046" w:rsidRDefault="00575046" w:rsidP="008563DF">
      <w:pPr>
        <w:pStyle w:val="ListParagraph"/>
        <w:rPr>
          <w:rFonts w:ascii="Hand writing Mutlu" w:hAnsi="Hand writing Mutlu"/>
          <w:sz w:val="28"/>
          <w:szCs w:val="28"/>
        </w:rPr>
      </w:pPr>
    </w:p>
    <w:tbl>
      <w:tblPr>
        <w:tblpPr w:leftFromText="141" w:rightFromText="141" w:vertAnchor="text" w:horzAnchor="page" w:tblpX="3133" w:tblpY="2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2"/>
      </w:tblGrid>
      <w:tr w:rsidR="00575046" w:rsidRPr="00444D6B" w:rsidTr="00444D6B">
        <w:trPr>
          <w:trHeight w:val="465"/>
        </w:trPr>
        <w:tc>
          <w:tcPr>
            <w:tcW w:w="452" w:type="dxa"/>
          </w:tcPr>
          <w:p w:rsidR="00575046" w:rsidRPr="00444D6B" w:rsidRDefault="00575046" w:rsidP="00444D6B">
            <w:pPr>
              <w:pStyle w:val="ListParagraph"/>
              <w:spacing w:after="0" w:line="240" w:lineRule="auto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</w:tr>
    </w:tbl>
    <w:p w:rsidR="00575046" w:rsidRPr="005E3831" w:rsidRDefault="00575046" w:rsidP="008563DF">
      <w:r w:rsidRPr="005E3831">
        <w:rPr>
          <w:rFonts w:ascii="Hand writing Mutlu" w:hAnsi="Hand writing Mutlu"/>
          <w:sz w:val="28"/>
          <w:szCs w:val="28"/>
        </w:rPr>
        <w:t>Tahminim:</w:t>
      </w:r>
    </w:p>
    <w:tbl>
      <w:tblPr>
        <w:tblpPr w:leftFromText="141" w:rightFromText="141" w:vertAnchor="text" w:horzAnchor="page" w:tblpX="3928" w:tblpY="-5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1"/>
      </w:tblGrid>
      <w:tr w:rsidR="00575046" w:rsidRPr="00444D6B" w:rsidTr="00444D6B">
        <w:trPr>
          <w:trHeight w:val="523"/>
        </w:trPr>
        <w:tc>
          <w:tcPr>
            <w:tcW w:w="471" w:type="dxa"/>
          </w:tcPr>
          <w:p w:rsidR="00575046" w:rsidRPr="00444D6B" w:rsidRDefault="00575046" w:rsidP="00444D6B">
            <w:pPr>
              <w:spacing w:after="0" w:line="240" w:lineRule="auto"/>
            </w:pPr>
          </w:p>
        </w:tc>
      </w:tr>
    </w:tbl>
    <w:p w:rsidR="00575046" w:rsidRPr="005E3831" w:rsidRDefault="00575046" w:rsidP="008563D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Ölçüm</w:t>
      </w:r>
      <w:r w:rsidRPr="00AA7011">
        <w:rPr>
          <w:rFonts w:ascii="Hand writing Mutlu" w:hAnsi="Hand writing Mutlu"/>
          <w:sz w:val="28"/>
          <w:szCs w:val="28"/>
        </w:rPr>
        <w:t xml:space="preserve"> Sonucu</w:t>
      </w:r>
      <w:r>
        <w:rPr>
          <w:rFonts w:ascii="Hand writing Mutlu" w:hAnsi="Hand writing Mutlu"/>
          <w:sz w:val="28"/>
          <w:szCs w:val="28"/>
        </w:rPr>
        <w:t>:</w:t>
      </w:r>
    </w:p>
    <w:p w:rsidR="00575046" w:rsidRDefault="00575046" w:rsidP="008563DF"/>
    <w:p w:rsidR="00575046" w:rsidRDefault="00575046" w:rsidP="008563D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6-Balkonumuzun uzunluğu kaç adımdır?</w:t>
      </w:r>
      <w:r w:rsidRPr="00D01C95">
        <w:rPr>
          <w:rFonts w:ascii="Hand writing Mutlu" w:hAnsi="Hand writing Mutlu"/>
          <w:sz w:val="28"/>
          <w:szCs w:val="28"/>
        </w:rPr>
        <w:t xml:space="preserve"> </w:t>
      </w:r>
      <w:r w:rsidRPr="00444D6B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i1030" type="#_x0000_t75" style="width:73.5pt;height:51.75pt;visibility:visible">
            <v:imagedata r:id="rId5" o:title=""/>
          </v:shape>
        </w:pict>
      </w:r>
      <w:r w:rsidRPr="00D01C95">
        <w:rPr>
          <w:rFonts w:ascii="Hand writing Mutlu" w:hAnsi="Hand writing Mutlu"/>
          <w:noProof/>
          <w:sz w:val="28"/>
          <w:szCs w:val="28"/>
          <w:lang w:eastAsia="tr-TR"/>
        </w:rPr>
        <w:t xml:space="preserve"> </w:t>
      </w:r>
    </w:p>
    <w:p w:rsidR="00575046" w:rsidRDefault="00575046" w:rsidP="00D01C95">
      <w:pPr>
        <w:rPr>
          <w:rFonts w:ascii="Hand writing Mutlu" w:hAnsi="Hand writing Mutlu"/>
          <w:sz w:val="28"/>
          <w:szCs w:val="28"/>
        </w:rPr>
      </w:pPr>
    </w:p>
    <w:p w:rsidR="00575046" w:rsidRDefault="00575046" w:rsidP="00D01C95">
      <w:pPr>
        <w:pStyle w:val="ListParagraph"/>
        <w:rPr>
          <w:rFonts w:ascii="Hand writing Mutlu" w:hAnsi="Hand writing Mutlu"/>
          <w:sz w:val="28"/>
          <w:szCs w:val="28"/>
        </w:rPr>
      </w:pPr>
    </w:p>
    <w:tbl>
      <w:tblPr>
        <w:tblpPr w:leftFromText="141" w:rightFromText="141" w:vertAnchor="text" w:horzAnchor="page" w:tblpX="3133" w:tblpY="2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2"/>
      </w:tblGrid>
      <w:tr w:rsidR="00575046" w:rsidRPr="00444D6B" w:rsidTr="00444D6B">
        <w:trPr>
          <w:trHeight w:val="465"/>
        </w:trPr>
        <w:tc>
          <w:tcPr>
            <w:tcW w:w="452" w:type="dxa"/>
          </w:tcPr>
          <w:p w:rsidR="00575046" w:rsidRPr="00444D6B" w:rsidRDefault="00575046" w:rsidP="00444D6B">
            <w:pPr>
              <w:pStyle w:val="ListParagraph"/>
              <w:spacing w:after="0" w:line="240" w:lineRule="auto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</w:tr>
    </w:tbl>
    <w:p w:rsidR="00575046" w:rsidRPr="005E3831" w:rsidRDefault="00575046" w:rsidP="00D01C95">
      <w:r w:rsidRPr="005E3831">
        <w:rPr>
          <w:rFonts w:ascii="Hand writing Mutlu" w:hAnsi="Hand writing Mutlu"/>
          <w:sz w:val="28"/>
          <w:szCs w:val="28"/>
        </w:rPr>
        <w:t>Tahminim:</w:t>
      </w:r>
    </w:p>
    <w:tbl>
      <w:tblPr>
        <w:tblpPr w:leftFromText="141" w:rightFromText="141" w:vertAnchor="text" w:horzAnchor="page" w:tblpX="3928" w:tblpY="-5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1"/>
      </w:tblGrid>
      <w:tr w:rsidR="00575046" w:rsidRPr="00444D6B" w:rsidTr="00444D6B">
        <w:trPr>
          <w:trHeight w:val="523"/>
        </w:trPr>
        <w:tc>
          <w:tcPr>
            <w:tcW w:w="471" w:type="dxa"/>
          </w:tcPr>
          <w:p w:rsidR="00575046" w:rsidRPr="00444D6B" w:rsidRDefault="00575046" w:rsidP="00444D6B">
            <w:pPr>
              <w:spacing w:after="0" w:line="240" w:lineRule="auto"/>
            </w:pPr>
          </w:p>
        </w:tc>
      </w:tr>
    </w:tbl>
    <w:p w:rsidR="00575046" w:rsidRPr="005E3831" w:rsidRDefault="00575046" w:rsidP="00D01C95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Ölçüm</w:t>
      </w:r>
      <w:r w:rsidRPr="00AA7011">
        <w:rPr>
          <w:rFonts w:ascii="Hand writing Mutlu" w:hAnsi="Hand writing Mutlu"/>
          <w:sz w:val="28"/>
          <w:szCs w:val="28"/>
        </w:rPr>
        <w:t xml:space="preserve"> Sonucu</w:t>
      </w:r>
      <w:r>
        <w:rPr>
          <w:rFonts w:ascii="Hand writing Mutlu" w:hAnsi="Hand writing Mutlu"/>
          <w:sz w:val="28"/>
          <w:szCs w:val="28"/>
        </w:rPr>
        <w:t>:</w:t>
      </w:r>
    </w:p>
    <w:p w:rsidR="00575046" w:rsidRDefault="00575046" w:rsidP="00D01C95"/>
    <w:p w:rsidR="00575046" w:rsidRPr="00D01C95" w:rsidRDefault="00575046" w:rsidP="00D01C95">
      <w:pPr>
        <w:tabs>
          <w:tab w:val="left" w:pos="616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  <w:t>Başarılar</w:t>
      </w:r>
    </w:p>
    <w:sectPr w:rsidR="00575046" w:rsidRPr="00D01C95" w:rsidSect="00EC48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5F4316"/>
    <w:multiLevelType w:val="hybridMultilevel"/>
    <w:tmpl w:val="3D44ECF2"/>
    <w:lvl w:ilvl="0" w:tplc="F5242CE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7011"/>
    <w:rsid w:val="0002137B"/>
    <w:rsid w:val="00170520"/>
    <w:rsid w:val="00295DFD"/>
    <w:rsid w:val="00442840"/>
    <w:rsid w:val="00444D6B"/>
    <w:rsid w:val="004E3937"/>
    <w:rsid w:val="00575046"/>
    <w:rsid w:val="005E3831"/>
    <w:rsid w:val="0060068F"/>
    <w:rsid w:val="00601F90"/>
    <w:rsid w:val="006E7A53"/>
    <w:rsid w:val="00792BD7"/>
    <w:rsid w:val="008563DF"/>
    <w:rsid w:val="008C787C"/>
    <w:rsid w:val="009270B5"/>
    <w:rsid w:val="0093200E"/>
    <w:rsid w:val="009564DD"/>
    <w:rsid w:val="00A56184"/>
    <w:rsid w:val="00AA7011"/>
    <w:rsid w:val="00AF7F88"/>
    <w:rsid w:val="00BE574A"/>
    <w:rsid w:val="00C24EF6"/>
    <w:rsid w:val="00C67CCB"/>
    <w:rsid w:val="00C85445"/>
    <w:rsid w:val="00CE5DA5"/>
    <w:rsid w:val="00D01C95"/>
    <w:rsid w:val="00D87B47"/>
    <w:rsid w:val="00EC480E"/>
    <w:rsid w:val="00FC5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80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A7011"/>
    <w:pPr>
      <w:ind w:left="720"/>
      <w:contextualSpacing/>
    </w:pPr>
  </w:style>
  <w:style w:type="table" w:styleId="TableGrid">
    <w:name w:val="Table Grid"/>
    <w:basedOn w:val="TableNormal"/>
    <w:uiPriority w:val="99"/>
    <w:rsid w:val="00AA701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01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01F9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C24EF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</TotalTime>
  <Pages>2</Pages>
  <Words>81</Words>
  <Characters>467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</dc:creator>
  <cp:keywords/>
  <dc:description/>
  <cp:lastModifiedBy>edanur</cp:lastModifiedBy>
  <cp:revision>16</cp:revision>
  <dcterms:created xsi:type="dcterms:W3CDTF">2010-03-06T06:27:00Z</dcterms:created>
  <dcterms:modified xsi:type="dcterms:W3CDTF">2010-10-03T16:56:00Z</dcterms:modified>
</cp:coreProperties>
</file>